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304" w:rsidRDefault="00705304" w:rsidP="0070530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Christina SHIPMAN</w:t>
      </w:r>
      <w:r>
        <w:t xml:space="preserve">  </w:t>
      </w:r>
      <w:proofErr w:type="gramStart"/>
      <w:r>
        <w:t xml:space="preserve">   (</w:t>
      </w:r>
      <w:proofErr w:type="gramEnd"/>
      <w:r>
        <w:t>fl.1463)</w:t>
      </w:r>
    </w:p>
    <w:p w:rsidR="00705304" w:rsidRDefault="00705304" w:rsidP="0070530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Herne, Kent. Widow.</w:t>
      </w:r>
    </w:p>
    <w:p w:rsidR="00705304" w:rsidRDefault="00705304" w:rsidP="0070530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05304" w:rsidRDefault="00705304" w:rsidP="0070530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05304" w:rsidRDefault="00705304" w:rsidP="0070530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= James(q.v.).   (Plomer p.431)</w:t>
      </w:r>
    </w:p>
    <w:p w:rsidR="00705304" w:rsidRDefault="00705304" w:rsidP="0070530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05304" w:rsidRDefault="00705304" w:rsidP="0070530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05304" w:rsidRDefault="00705304" w:rsidP="0070530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1463</w:t>
      </w:r>
      <w:r>
        <w:tab/>
        <w:t>He made his Will.   (ibid.)</w:t>
      </w:r>
    </w:p>
    <w:p w:rsidR="00705304" w:rsidRDefault="00705304" w:rsidP="0070530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05304" w:rsidRDefault="00705304" w:rsidP="0070530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05304" w:rsidRDefault="00705304" w:rsidP="0070530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12 November 2016</w:t>
      </w:r>
    </w:p>
    <w:p w:rsidR="006B2F86" w:rsidRPr="00E71FC3" w:rsidRDefault="0070530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304" w:rsidRDefault="00705304" w:rsidP="00E71FC3">
      <w:pPr>
        <w:spacing w:after="0" w:line="240" w:lineRule="auto"/>
      </w:pPr>
      <w:r>
        <w:separator/>
      </w:r>
    </w:p>
  </w:endnote>
  <w:endnote w:type="continuationSeparator" w:id="0">
    <w:p w:rsidR="00705304" w:rsidRDefault="0070530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304" w:rsidRDefault="00705304" w:rsidP="00E71FC3">
      <w:pPr>
        <w:spacing w:after="0" w:line="240" w:lineRule="auto"/>
      </w:pPr>
      <w:r>
        <w:separator/>
      </w:r>
    </w:p>
  </w:footnote>
  <w:footnote w:type="continuationSeparator" w:id="0">
    <w:p w:rsidR="00705304" w:rsidRDefault="0070530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304"/>
    <w:rsid w:val="001A7C09"/>
    <w:rsid w:val="0070530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3E4439-74C4-4358-9F69-A0632E6B4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2016-12-06T15:06:00Z</dcterms:created>
  <dcterms:modified xsi:type="dcterms:W3CDTF">2016-12-06T15:06:00Z</dcterms:modified>
</cp:coreProperties>
</file>